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428" w:rsidRDefault="00311428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311428" w:rsidRPr="00237778" w:rsidRDefault="00311428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7</w:t>
      </w:r>
      <w:r w:rsidRPr="00237778">
        <w:rPr>
          <w:b/>
          <w:lang w:eastAsia="pl-PL"/>
        </w:rPr>
        <w:t xml:space="preserve"> do SWZ</w:t>
      </w:r>
    </w:p>
    <w:p w:rsidR="00311428" w:rsidRPr="00237778" w:rsidRDefault="00311428" w:rsidP="006C6443">
      <w:pPr>
        <w:suppressAutoHyphens w:val="0"/>
        <w:autoSpaceDE/>
        <w:spacing w:after="160" w:line="254" w:lineRule="auto"/>
        <w:rPr>
          <w:b/>
          <w:i/>
          <w:color w:val="auto"/>
          <w:lang w:eastAsia="pl-PL"/>
        </w:rPr>
      </w:pPr>
    </w:p>
    <w:p w:rsidR="00311428" w:rsidRPr="004B444B" w:rsidRDefault="00311428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311428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311428" w:rsidRPr="004B444B" w:rsidRDefault="00311428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311428" w:rsidRDefault="00311428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311428" w:rsidRPr="00E61551" w:rsidRDefault="00311428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61551">
        <w:rPr>
          <w:color w:val="auto"/>
          <w:lang w:eastAsia="pl-PL"/>
        </w:rPr>
        <w:t>na potrzeby postępowania o udzielenie zamówienia publicznego  pn.</w:t>
      </w:r>
    </w:p>
    <w:p w:rsidR="00311428" w:rsidRPr="00B15474" w:rsidRDefault="00311428" w:rsidP="00A64DA9">
      <w:pPr>
        <w:suppressAutoHyphens w:val="0"/>
        <w:autoSpaceDN w:val="0"/>
        <w:adjustRightInd w:val="0"/>
        <w:spacing w:after="160" w:line="254" w:lineRule="auto"/>
        <w:jc w:val="center"/>
        <w:rPr>
          <w:b/>
          <w:color w:val="auto"/>
          <w:sz w:val="28"/>
          <w:szCs w:val="28"/>
        </w:rPr>
      </w:pPr>
      <w:r w:rsidRPr="00B15474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B15474">
        <w:rPr>
          <w:b/>
          <w:bCs/>
          <w:color w:val="auto"/>
          <w:lang w:eastAsia="pl-PL"/>
        </w:rPr>
        <w:t>„</w:t>
      </w:r>
      <w:bookmarkEnd w:id="0"/>
      <w:r>
        <w:rPr>
          <w:b/>
          <w:sz w:val="28"/>
          <w:szCs w:val="28"/>
        </w:rPr>
        <w:t xml:space="preserve">Utworzenie parku rodzinnego – miejsca integracji mieszkańców </w:t>
      </w:r>
      <w:r>
        <w:rPr>
          <w:b/>
          <w:sz w:val="28"/>
          <w:szCs w:val="28"/>
        </w:rPr>
        <w:br/>
        <w:t>w Święciechowie</w:t>
      </w:r>
      <w:r w:rsidRPr="00B15474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B15474">
        <w:rPr>
          <w:i/>
          <w:color w:val="auto"/>
          <w:sz w:val="28"/>
          <w:szCs w:val="28"/>
          <w:lang w:eastAsia="pl-PL"/>
        </w:rPr>
        <w:t>,</w:t>
      </w:r>
      <w:r w:rsidRPr="00B15474">
        <w:rPr>
          <w:i/>
          <w:color w:val="auto"/>
          <w:lang w:eastAsia="pl-PL"/>
        </w:rPr>
        <w:t xml:space="preserve"> </w:t>
      </w:r>
    </w:p>
    <w:p w:rsidR="00311428" w:rsidRPr="00275863" w:rsidRDefault="00311428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311428" w:rsidRPr="00237778" w:rsidRDefault="0031142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311428" w:rsidRPr="00237778" w:rsidRDefault="0031142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311428" w:rsidRDefault="0031142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311428" w:rsidRPr="00237778" w:rsidRDefault="0031142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311428" w:rsidRDefault="0031142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311428" w:rsidRDefault="0031142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311428" w:rsidRPr="00237778" w:rsidRDefault="0031142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311428" w:rsidRPr="00237778" w:rsidRDefault="0031142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311428" w:rsidRDefault="0031142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311428" w:rsidRPr="00237778" w:rsidRDefault="0031142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311428" w:rsidRPr="008D42BC" w:rsidRDefault="00311428" w:rsidP="008D42B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311428" w:rsidRPr="008D42BC" w:rsidRDefault="00311428" w:rsidP="008D42BC">
      <w:pPr>
        <w:suppressAutoHyphens w:val="0"/>
        <w:autoSpaceDE/>
        <w:spacing w:after="160" w:line="254" w:lineRule="auto"/>
        <w:ind w:left="4248"/>
        <w:jc w:val="both"/>
        <w:rPr>
          <w:i/>
          <w:iCs/>
          <w:color w:val="auto"/>
          <w:lang w:eastAsia="pl-PL"/>
        </w:rPr>
      </w:pPr>
      <w:r w:rsidRPr="008D42BC">
        <w:rPr>
          <w:i/>
          <w:iCs/>
          <w:color w:val="auto"/>
          <w:lang w:eastAsia="pl-PL"/>
        </w:rPr>
        <w:t xml:space="preserve">                 </w:t>
      </w:r>
      <w:r w:rsidRPr="008D42BC">
        <w:rPr>
          <w:i/>
          <w:iCs/>
          <w:color w:val="auto"/>
          <w:sz w:val="22"/>
          <w:szCs w:val="22"/>
          <w:lang w:eastAsia="pl-PL"/>
        </w:rPr>
        <w:t>Podpisano:</w:t>
      </w:r>
      <w:r w:rsidRPr="008D42BC">
        <w:rPr>
          <w:i/>
          <w:iCs/>
          <w:color w:val="auto"/>
          <w:lang w:eastAsia="pl-PL"/>
        </w:rPr>
        <w:t xml:space="preserve">   </w:t>
      </w:r>
      <w:r w:rsidRPr="008D42BC">
        <w:rPr>
          <w:i/>
          <w:iCs/>
          <w:color w:val="auto"/>
          <w:sz w:val="16"/>
          <w:szCs w:val="16"/>
          <w:lang w:eastAsia="pl-PL"/>
        </w:rPr>
        <w:t>........................................................</w:t>
      </w:r>
    </w:p>
    <w:p w:rsidR="00311428" w:rsidRPr="002E4FFE" w:rsidRDefault="00311428" w:rsidP="002E4FFE">
      <w:pPr>
        <w:tabs>
          <w:tab w:val="left" w:pos="5670"/>
        </w:tabs>
        <w:suppressAutoHyphens w:val="0"/>
        <w:autoSpaceDE/>
        <w:spacing w:after="160" w:line="254" w:lineRule="auto"/>
        <w:ind w:left="5670" w:hanging="2"/>
        <w:jc w:val="center"/>
        <w:rPr>
          <w:i/>
          <w:iCs/>
          <w:color w:val="auto"/>
          <w:sz w:val="16"/>
          <w:szCs w:val="16"/>
          <w:lang w:eastAsia="pl-PL"/>
        </w:rPr>
      </w:pPr>
      <w:r w:rsidRPr="008D42BC">
        <w:rPr>
          <w:i/>
          <w:iCs/>
          <w:color w:val="auto"/>
          <w:sz w:val="16"/>
          <w:szCs w:val="16"/>
          <w:lang w:eastAsia="pl-PL"/>
        </w:rPr>
        <w:t xml:space="preserve">           (podpis osób/y uprawnionych </w:t>
      </w:r>
      <w:r w:rsidRPr="008D42BC">
        <w:rPr>
          <w:i/>
          <w:iCs/>
          <w:color w:val="auto"/>
          <w:sz w:val="16"/>
          <w:szCs w:val="16"/>
          <w:lang w:eastAsia="pl-PL"/>
        </w:rPr>
        <w:br/>
        <w:t xml:space="preserve">            do składania oświadczeń woli)</w:t>
      </w:r>
    </w:p>
    <w:p w:rsidR="00311428" w:rsidRPr="00237778" w:rsidRDefault="00311428" w:rsidP="00E93D27">
      <w:pPr>
        <w:tabs>
          <w:tab w:val="left" w:pos="0"/>
        </w:tabs>
        <w:suppressAutoHyphens w:val="0"/>
        <w:autoSpaceDE/>
        <w:spacing w:after="160" w:line="254" w:lineRule="auto"/>
        <w:rPr>
          <w:lang w:eastAsia="pl-PL"/>
        </w:rPr>
      </w:pPr>
      <w:r>
        <w:rPr>
          <w:i/>
          <w:iCs/>
          <w:color w:val="auto"/>
          <w:sz w:val="22"/>
          <w:szCs w:val="22"/>
          <w:lang w:eastAsia="pl-PL"/>
        </w:rPr>
        <w:t>…………………………, dnia …………2023</w:t>
      </w:r>
      <w:r w:rsidRPr="008D42BC">
        <w:rPr>
          <w:i/>
          <w:iCs/>
          <w:color w:val="auto"/>
          <w:sz w:val="22"/>
          <w:szCs w:val="22"/>
          <w:lang w:eastAsia="pl-PL"/>
        </w:rPr>
        <w:t xml:space="preserve"> roku</w:t>
      </w:r>
    </w:p>
    <w:sectPr w:rsidR="00311428" w:rsidRPr="00237778" w:rsidSect="005F015E">
      <w:headerReference w:type="default" r:id="rId6"/>
      <w:pgSz w:w="11906" w:h="16838"/>
      <w:pgMar w:top="1417" w:right="1417" w:bottom="708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1428" w:rsidRDefault="00311428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311428" w:rsidRDefault="00311428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1428" w:rsidRDefault="00311428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311428" w:rsidRDefault="00311428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428" w:rsidRDefault="00311428">
    <w:pPr>
      <w:tabs>
        <w:tab w:val="center" w:pos="4536"/>
        <w:tab w:val="left" w:pos="7815"/>
        <w:tab w:val="right" w:pos="9072"/>
      </w:tabs>
      <w:suppressAutoHyphens w:val="0"/>
      <w:autoSpaceDE/>
      <w:rPr>
        <w:noProof/>
        <w:color w:val="auto"/>
        <w:lang w:eastAsia="pl-PL"/>
      </w:rPr>
    </w:pPr>
    <w:r>
      <w:rPr>
        <w:noProof/>
        <w:color w:val="auto"/>
        <w:lang w:eastAsia="pl-PL"/>
      </w:rPr>
      <w:t>Znak sprawy: FS.271.16.2023</w:t>
    </w:r>
  </w:p>
  <w:p w:rsidR="00311428" w:rsidRPr="00237778" w:rsidRDefault="00311428" w:rsidP="00467C53">
    <w:pPr>
      <w:tabs>
        <w:tab w:val="center" w:pos="4536"/>
        <w:tab w:val="left" w:pos="7815"/>
        <w:tab w:val="right" w:pos="9072"/>
      </w:tabs>
      <w:suppressAutoHyphens w:val="0"/>
      <w:autoSpaceDE/>
      <w:jc w:val="right"/>
      <w:rPr>
        <w:lang w:eastAsia="pl-PL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2" o:spid="_x0000_i1026" type="#_x0000_t75" style="width:96pt;height:54.75pt;visibility:visible">
          <v:imagedata r:id="rId1" o:title="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24238"/>
    <w:rsid w:val="00035EEB"/>
    <w:rsid w:val="00051374"/>
    <w:rsid w:val="000717A6"/>
    <w:rsid w:val="000814B1"/>
    <w:rsid w:val="000837AD"/>
    <w:rsid w:val="000A1C10"/>
    <w:rsid w:val="000A790A"/>
    <w:rsid w:val="000B4B39"/>
    <w:rsid w:val="000D2E7B"/>
    <w:rsid w:val="000F4CF8"/>
    <w:rsid w:val="001110F3"/>
    <w:rsid w:val="001121CC"/>
    <w:rsid w:val="00175208"/>
    <w:rsid w:val="0019207B"/>
    <w:rsid w:val="001945E7"/>
    <w:rsid w:val="001B01D4"/>
    <w:rsid w:val="00236D9D"/>
    <w:rsid w:val="00237778"/>
    <w:rsid w:val="00267068"/>
    <w:rsid w:val="00275863"/>
    <w:rsid w:val="002C4333"/>
    <w:rsid w:val="002E4FFE"/>
    <w:rsid w:val="002E580B"/>
    <w:rsid w:val="00311428"/>
    <w:rsid w:val="003235FF"/>
    <w:rsid w:val="003559F4"/>
    <w:rsid w:val="003804A4"/>
    <w:rsid w:val="003A0CA7"/>
    <w:rsid w:val="003B7CB8"/>
    <w:rsid w:val="003E49F3"/>
    <w:rsid w:val="003F71B6"/>
    <w:rsid w:val="003F76F3"/>
    <w:rsid w:val="004068F5"/>
    <w:rsid w:val="00420257"/>
    <w:rsid w:val="00424EDE"/>
    <w:rsid w:val="00431949"/>
    <w:rsid w:val="004475A2"/>
    <w:rsid w:val="00450389"/>
    <w:rsid w:val="004634D9"/>
    <w:rsid w:val="00466707"/>
    <w:rsid w:val="00467C53"/>
    <w:rsid w:val="004907FB"/>
    <w:rsid w:val="004925E9"/>
    <w:rsid w:val="004B444B"/>
    <w:rsid w:val="004D4154"/>
    <w:rsid w:val="004D643A"/>
    <w:rsid w:val="004E32E9"/>
    <w:rsid w:val="00536957"/>
    <w:rsid w:val="005462DA"/>
    <w:rsid w:val="005670FC"/>
    <w:rsid w:val="005842C5"/>
    <w:rsid w:val="005B26CE"/>
    <w:rsid w:val="005B3600"/>
    <w:rsid w:val="005D1B38"/>
    <w:rsid w:val="005F015E"/>
    <w:rsid w:val="005F2313"/>
    <w:rsid w:val="00616D96"/>
    <w:rsid w:val="00645020"/>
    <w:rsid w:val="00675691"/>
    <w:rsid w:val="00681A87"/>
    <w:rsid w:val="00686727"/>
    <w:rsid w:val="00696AF6"/>
    <w:rsid w:val="006A0AA4"/>
    <w:rsid w:val="006B12FF"/>
    <w:rsid w:val="006B5CAA"/>
    <w:rsid w:val="006C2C97"/>
    <w:rsid w:val="006C38DC"/>
    <w:rsid w:val="006C6443"/>
    <w:rsid w:val="006D45AB"/>
    <w:rsid w:val="006D5E36"/>
    <w:rsid w:val="00717A9D"/>
    <w:rsid w:val="00730FBB"/>
    <w:rsid w:val="00733565"/>
    <w:rsid w:val="00752018"/>
    <w:rsid w:val="00763E00"/>
    <w:rsid w:val="00773556"/>
    <w:rsid w:val="00785FBE"/>
    <w:rsid w:val="0079486E"/>
    <w:rsid w:val="007A7A5A"/>
    <w:rsid w:val="007C184A"/>
    <w:rsid w:val="007F057E"/>
    <w:rsid w:val="00817F8E"/>
    <w:rsid w:val="00820C2C"/>
    <w:rsid w:val="008304DC"/>
    <w:rsid w:val="008554A8"/>
    <w:rsid w:val="0086602B"/>
    <w:rsid w:val="008A5647"/>
    <w:rsid w:val="008B6645"/>
    <w:rsid w:val="008D42BC"/>
    <w:rsid w:val="0090043C"/>
    <w:rsid w:val="009156EB"/>
    <w:rsid w:val="00927198"/>
    <w:rsid w:val="009425E6"/>
    <w:rsid w:val="00947F9D"/>
    <w:rsid w:val="00955B77"/>
    <w:rsid w:val="00983108"/>
    <w:rsid w:val="009926BF"/>
    <w:rsid w:val="009928FB"/>
    <w:rsid w:val="009E0838"/>
    <w:rsid w:val="009E4C47"/>
    <w:rsid w:val="009E5872"/>
    <w:rsid w:val="00A010B8"/>
    <w:rsid w:val="00A24FD0"/>
    <w:rsid w:val="00A35F2E"/>
    <w:rsid w:val="00A54E43"/>
    <w:rsid w:val="00A64DA9"/>
    <w:rsid w:val="00A72A30"/>
    <w:rsid w:val="00A74898"/>
    <w:rsid w:val="00A771CF"/>
    <w:rsid w:val="00A84687"/>
    <w:rsid w:val="00AD2C0B"/>
    <w:rsid w:val="00B0094A"/>
    <w:rsid w:val="00B15474"/>
    <w:rsid w:val="00B15D03"/>
    <w:rsid w:val="00B1658C"/>
    <w:rsid w:val="00B26632"/>
    <w:rsid w:val="00B348C6"/>
    <w:rsid w:val="00B36A81"/>
    <w:rsid w:val="00B672DE"/>
    <w:rsid w:val="00B86BA5"/>
    <w:rsid w:val="00B978FD"/>
    <w:rsid w:val="00BA5965"/>
    <w:rsid w:val="00BE67AD"/>
    <w:rsid w:val="00BF0A69"/>
    <w:rsid w:val="00C32C36"/>
    <w:rsid w:val="00C555CE"/>
    <w:rsid w:val="00C55DF0"/>
    <w:rsid w:val="00C61D48"/>
    <w:rsid w:val="00C640FB"/>
    <w:rsid w:val="00C65BF3"/>
    <w:rsid w:val="00C72A5B"/>
    <w:rsid w:val="00CE2A93"/>
    <w:rsid w:val="00D01B6F"/>
    <w:rsid w:val="00D03876"/>
    <w:rsid w:val="00D07606"/>
    <w:rsid w:val="00D3527B"/>
    <w:rsid w:val="00DB5D99"/>
    <w:rsid w:val="00DC23D5"/>
    <w:rsid w:val="00DC406B"/>
    <w:rsid w:val="00DC5AFB"/>
    <w:rsid w:val="00DD262B"/>
    <w:rsid w:val="00DD72A5"/>
    <w:rsid w:val="00DF3459"/>
    <w:rsid w:val="00E06813"/>
    <w:rsid w:val="00E2594E"/>
    <w:rsid w:val="00E33F18"/>
    <w:rsid w:val="00E53D20"/>
    <w:rsid w:val="00E61551"/>
    <w:rsid w:val="00E61FEB"/>
    <w:rsid w:val="00E93D27"/>
    <w:rsid w:val="00E97E59"/>
    <w:rsid w:val="00EA4A1B"/>
    <w:rsid w:val="00EC6D92"/>
    <w:rsid w:val="00EE5462"/>
    <w:rsid w:val="00EF6470"/>
    <w:rsid w:val="00F05F22"/>
    <w:rsid w:val="00F10FE1"/>
    <w:rsid w:val="00F12253"/>
    <w:rsid w:val="00F23142"/>
    <w:rsid w:val="00F265D0"/>
    <w:rsid w:val="00F37EC7"/>
    <w:rsid w:val="00F5372D"/>
    <w:rsid w:val="00F620EF"/>
    <w:rsid w:val="00F727A3"/>
    <w:rsid w:val="00F74CB5"/>
    <w:rsid w:val="00F762BD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2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1</Pages>
  <Words>157</Words>
  <Characters>946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33</cp:revision>
  <dcterms:created xsi:type="dcterms:W3CDTF">2021-04-20T12:41:00Z</dcterms:created>
  <dcterms:modified xsi:type="dcterms:W3CDTF">2023-12-01T08:22:00Z</dcterms:modified>
</cp:coreProperties>
</file>